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72701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9727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972701" w:rsidRPr="00972701">
              <w:rPr>
                <w:lang w:val="el-GR"/>
              </w:rPr>
              <w:t>ΟΓΚΟΜΕΤΡΙΚΟΣ ΚΥΛΙΝΔΡΟΣ 250ml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972701" w:rsidP="0097270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72701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ΓΥΑΛΙΝΟΣ ΟΓΚΟΜΕΤΡΙΚΟΣ ΚΥΛΙΝΔΡΟΣ ΑΠΟ BOROSILICATE GLASS 3.3, CLASS A, ΣΥΜΦΩΝΑ ΜΕ ISO4788, 250ml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97270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29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0F56"/>
    <w:rsid w:val="0024151E"/>
    <w:rsid w:val="002C5B52"/>
    <w:rsid w:val="007C3968"/>
    <w:rsid w:val="008D329F"/>
    <w:rsid w:val="00972701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3038F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F779FCB2</Template>
  <TotalTime>1</TotalTime>
  <Pages>1</Pages>
  <Words>50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2025-11-25T11:30:00Z</dcterms:created>
  <dcterms:modified xsi:type="dcterms:W3CDTF">2025-11-25T11:30:00Z</dcterms:modified>
</cp:coreProperties>
</file>